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D1BF2" w14:textId="6B9C415A" w:rsidR="00D64950" w:rsidRDefault="00D64950" w:rsidP="00D64950">
      <w:pPr>
        <w:overflowPunct w:val="0"/>
        <w:autoSpaceDE w:val="0"/>
        <w:autoSpaceDN w:val="0"/>
        <w:adjustRightInd w:val="0"/>
        <w:jc w:val="right"/>
        <w:rPr>
          <w:szCs w:val="20"/>
        </w:rPr>
      </w:pPr>
      <w:r>
        <w:rPr>
          <w:szCs w:val="20"/>
        </w:rPr>
        <w:t xml:space="preserve">Projektas </w:t>
      </w:r>
    </w:p>
    <w:p w14:paraId="746331ED" w14:textId="4538DF58" w:rsidR="00B617DF" w:rsidRDefault="00B617DF" w:rsidP="00692315">
      <w:pPr>
        <w:overflowPunct w:val="0"/>
        <w:autoSpaceDE w:val="0"/>
        <w:autoSpaceDN w:val="0"/>
        <w:adjustRightInd w:val="0"/>
        <w:jc w:val="center"/>
        <w:rPr>
          <w:szCs w:val="20"/>
        </w:rPr>
      </w:pPr>
      <w:r>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Default="00B617DF" w:rsidP="00692315">
      <w:pPr>
        <w:overflowPunct w:val="0"/>
        <w:autoSpaceDE w:val="0"/>
        <w:autoSpaceDN w:val="0"/>
        <w:adjustRightInd w:val="0"/>
        <w:jc w:val="center"/>
        <w:rPr>
          <w:b/>
        </w:rPr>
      </w:pPr>
      <w:r>
        <w:rPr>
          <w:b/>
        </w:rPr>
        <w:t>ANYKŠČIŲ RAJONO SAVIVALDYBĖS</w:t>
      </w:r>
    </w:p>
    <w:p w14:paraId="5978FEA6" w14:textId="77777777" w:rsidR="00B617DF" w:rsidRDefault="00B617DF" w:rsidP="00692315">
      <w:pPr>
        <w:overflowPunct w:val="0"/>
        <w:autoSpaceDE w:val="0"/>
        <w:autoSpaceDN w:val="0"/>
        <w:adjustRightInd w:val="0"/>
        <w:jc w:val="center"/>
        <w:rPr>
          <w:b/>
        </w:rPr>
      </w:pPr>
      <w:r>
        <w:rPr>
          <w:b/>
        </w:rPr>
        <w:t>TARYBA</w:t>
      </w:r>
    </w:p>
    <w:p w14:paraId="11CE138E" w14:textId="77777777" w:rsidR="00387782" w:rsidRPr="004F6D1A" w:rsidRDefault="00387782" w:rsidP="00692315">
      <w:pPr>
        <w:overflowPunct w:val="0"/>
        <w:autoSpaceDE w:val="0"/>
        <w:autoSpaceDN w:val="0"/>
        <w:adjustRightInd w:val="0"/>
        <w:jc w:val="center"/>
        <w:rPr>
          <w:b/>
        </w:rPr>
      </w:pPr>
    </w:p>
    <w:p w14:paraId="29D0DB9F" w14:textId="77777777" w:rsidR="00387782" w:rsidRPr="00453679" w:rsidRDefault="00387782" w:rsidP="00692315">
      <w:pPr>
        <w:overflowPunct w:val="0"/>
        <w:autoSpaceDE w:val="0"/>
        <w:autoSpaceDN w:val="0"/>
        <w:adjustRightInd w:val="0"/>
        <w:jc w:val="center"/>
        <w:rPr>
          <w:b/>
        </w:rPr>
      </w:pPr>
      <w:r w:rsidRPr="00453679">
        <w:rPr>
          <w:b/>
        </w:rPr>
        <w:t>SPRENDIMAS</w:t>
      </w:r>
    </w:p>
    <w:p w14:paraId="4C861C9B" w14:textId="323293C0" w:rsidR="00B617DF" w:rsidRDefault="00B617DF" w:rsidP="00692315">
      <w:pPr>
        <w:spacing w:line="276" w:lineRule="auto"/>
        <w:jc w:val="center"/>
        <w:rPr>
          <w:b/>
        </w:rPr>
      </w:pPr>
      <w:bookmarkStart w:id="0" w:name="_Hlk159319389"/>
      <w:r>
        <w:rPr>
          <w:b/>
        </w:rPr>
        <w:t xml:space="preserve">DĖL </w:t>
      </w:r>
      <w:bookmarkStart w:id="1" w:name="_Hlk161665092"/>
      <w:r w:rsidR="00E13139" w:rsidRPr="00E13139">
        <w:rPr>
          <w:b/>
        </w:rPr>
        <w:t xml:space="preserve">VIEŠOSIOS </w:t>
      </w:r>
      <w:r w:rsidR="00E13139" w:rsidRPr="00AB240F">
        <w:rPr>
          <w:b/>
        </w:rPr>
        <w:t xml:space="preserve">ĮSTAIGOS </w:t>
      </w:r>
      <w:r w:rsidR="00F25FB1">
        <w:rPr>
          <w:b/>
        </w:rPr>
        <w:t>„SVEIKATOS OAZĖ“</w:t>
      </w:r>
      <w:r w:rsidR="00AB240F" w:rsidRPr="00AB240F">
        <w:rPr>
          <w:b/>
        </w:rPr>
        <w:t xml:space="preserve"> </w:t>
      </w:r>
      <w:bookmarkEnd w:id="1"/>
      <w:r w:rsidRPr="00AB240F">
        <w:rPr>
          <w:b/>
        </w:rPr>
        <w:t>20</w:t>
      </w:r>
      <w:r w:rsidR="00771327" w:rsidRPr="00AB240F">
        <w:rPr>
          <w:b/>
        </w:rPr>
        <w:t>2</w:t>
      </w:r>
      <w:r w:rsidR="00F62B81">
        <w:rPr>
          <w:b/>
        </w:rPr>
        <w:t>5</w:t>
      </w:r>
      <w:r w:rsidRPr="000B789B">
        <w:rPr>
          <w:b/>
        </w:rPr>
        <w:t xml:space="preserve"> METŲ</w:t>
      </w:r>
      <w:r>
        <w:rPr>
          <w:b/>
        </w:rPr>
        <w:t xml:space="preserve"> </w:t>
      </w:r>
      <w:r w:rsidR="008854CD" w:rsidRPr="008854CD">
        <w:rPr>
          <w:b/>
        </w:rPr>
        <w:t>METINI</w:t>
      </w:r>
      <w:r w:rsidR="0070499D">
        <w:rPr>
          <w:b/>
        </w:rPr>
        <w:t>Ų</w:t>
      </w:r>
      <w:r w:rsidR="008854CD" w:rsidRPr="008854CD">
        <w:rPr>
          <w:b/>
        </w:rPr>
        <w:t xml:space="preserve"> ATASKAITŲ RINKINIO PATVIRTINIMO</w:t>
      </w:r>
    </w:p>
    <w:bookmarkEnd w:id="0"/>
    <w:p w14:paraId="500448D7" w14:textId="77777777" w:rsidR="00DF3776" w:rsidRDefault="00DF3776" w:rsidP="00692315">
      <w:pPr>
        <w:spacing w:line="276" w:lineRule="auto"/>
        <w:jc w:val="center"/>
        <w:rPr>
          <w:b/>
        </w:rPr>
      </w:pPr>
    </w:p>
    <w:p w14:paraId="4F6B3479" w14:textId="60DE3FA4" w:rsidR="00DF3776" w:rsidRDefault="00771327" w:rsidP="00692315">
      <w:pPr>
        <w:tabs>
          <w:tab w:val="left" w:pos="0"/>
        </w:tabs>
        <w:overflowPunct w:val="0"/>
        <w:autoSpaceDE w:val="0"/>
        <w:autoSpaceDN w:val="0"/>
        <w:adjustRightInd w:val="0"/>
        <w:jc w:val="center"/>
        <w:rPr>
          <w:szCs w:val="20"/>
        </w:rPr>
      </w:pPr>
      <w:fldSimple w:instr=" FILLIN &quot;data&quot; \* MERGEFORMAT ">
        <w:r>
          <w:t>202</w:t>
        </w:r>
        <w:r w:rsidR="00C225DE">
          <w:t>6</w:t>
        </w:r>
        <w:r w:rsidR="00DF3776">
          <w:t xml:space="preserve"> m.</w:t>
        </w:r>
        <w:r w:rsidR="00095846">
          <w:t xml:space="preserve"> </w:t>
        </w:r>
        <w:r w:rsidR="00C225DE">
          <w:t>balandžio 30</w:t>
        </w:r>
        <w:r w:rsidR="00DF3776">
          <w:t xml:space="preserve"> d.</w:t>
        </w:r>
      </w:fldSimple>
      <w:r w:rsidR="00DF3776">
        <w:t xml:space="preserve"> Nr. 1-T-</w:t>
      </w:r>
      <w:r w:rsidR="004F6D1A">
        <w:t>131</w:t>
      </w:r>
      <w:r w:rsidR="00DF3776">
        <w:fldChar w:fldCharType="begin"/>
      </w:r>
      <w:r w:rsidR="00DF3776">
        <w:instrText xml:space="preserve"> FILLIN "indeksas" \* MERGEFORMAT </w:instrText>
      </w:r>
      <w:r w:rsidR="00DF3776">
        <w:fldChar w:fldCharType="end"/>
      </w:r>
    </w:p>
    <w:p w14:paraId="5EC8F406" w14:textId="77777777" w:rsidR="00DF3776" w:rsidRDefault="00DF3776" w:rsidP="00692315">
      <w:pPr>
        <w:tabs>
          <w:tab w:val="left" w:pos="0"/>
        </w:tabs>
        <w:overflowPunct w:val="0"/>
        <w:autoSpaceDE w:val="0"/>
        <w:autoSpaceDN w:val="0"/>
        <w:adjustRightInd w:val="0"/>
        <w:jc w:val="center"/>
      </w:pPr>
      <w:r>
        <w:t>Anykščiai</w:t>
      </w:r>
    </w:p>
    <w:p w14:paraId="5BC09FBC" w14:textId="77777777" w:rsidR="00770DAE" w:rsidRDefault="00770DAE" w:rsidP="00692315">
      <w:pPr>
        <w:tabs>
          <w:tab w:val="left" w:pos="0"/>
        </w:tabs>
        <w:overflowPunct w:val="0"/>
        <w:autoSpaceDE w:val="0"/>
        <w:autoSpaceDN w:val="0"/>
        <w:adjustRightInd w:val="0"/>
        <w:jc w:val="center"/>
      </w:pPr>
    </w:p>
    <w:p w14:paraId="4AC8031F" w14:textId="0820C564" w:rsidR="00770DAE" w:rsidRPr="00770DAE" w:rsidRDefault="00770DAE" w:rsidP="00C90883">
      <w:pPr>
        <w:spacing w:line="360" w:lineRule="auto"/>
        <w:ind w:firstLine="720"/>
        <w:jc w:val="both"/>
        <w:rPr>
          <w:kern w:val="2"/>
          <w14:ligatures w14:val="standardContextual"/>
        </w:rPr>
      </w:pPr>
      <w:r w:rsidRPr="00770DAE">
        <w:rPr>
          <w:kern w:val="2"/>
          <w14:ligatures w14:val="standardContextual"/>
        </w:rPr>
        <w:t xml:space="preserve">Vadovaudamasi Lietuvos Respublikos vietos savivaldos įstatymo 15 straipsnio 3 dalies </w:t>
      </w:r>
      <w:r w:rsidR="001C4297">
        <w:rPr>
          <w:kern w:val="2"/>
          <w14:ligatures w14:val="standardContextual"/>
        </w:rPr>
        <w:t>3</w:t>
      </w:r>
      <w:r>
        <w:rPr>
          <w:kern w:val="2"/>
          <w14:ligatures w14:val="standardContextual"/>
        </w:rPr>
        <w:t xml:space="preserve"> </w:t>
      </w:r>
      <w:r w:rsidRPr="00770DAE">
        <w:rPr>
          <w:kern w:val="2"/>
          <w14:ligatures w14:val="standardContextual"/>
        </w:rPr>
        <w:t xml:space="preserve">punktu ir 16 straipsnio 1 dalimi, </w:t>
      </w:r>
      <w:r w:rsidR="00BF458D">
        <w:rPr>
          <w:kern w:val="2"/>
          <w14:ligatures w14:val="standardContextual"/>
        </w:rPr>
        <w:t>Lietuvos Respublikos vie</w:t>
      </w:r>
      <w:r w:rsidR="008976F0">
        <w:rPr>
          <w:kern w:val="2"/>
          <w14:ligatures w14:val="standardContextual"/>
        </w:rPr>
        <w:t>šųjų</w:t>
      </w:r>
      <w:r w:rsidR="00BF458D">
        <w:rPr>
          <w:kern w:val="2"/>
          <w14:ligatures w14:val="standardContextual"/>
        </w:rPr>
        <w:t xml:space="preserve"> </w:t>
      </w:r>
      <w:r w:rsidR="008976F0">
        <w:rPr>
          <w:kern w:val="2"/>
          <w14:ligatures w14:val="standardContextual"/>
        </w:rPr>
        <w:t xml:space="preserve">įstaigų </w:t>
      </w:r>
      <w:r w:rsidR="00BF458D">
        <w:rPr>
          <w:kern w:val="2"/>
          <w14:ligatures w14:val="standardContextual"/>
        </w:rPr>
        <w:t xml:space="preserve">statymo 12 straipsnio 1 dalies 6 punktu, </w:t>
      </w:r>
      <w:r w:rsidRPr="00770DAE">
        <w:rPr>
          <w:kern w:val="2"/>
          <w14:ligatures w14:val="standardContextual"/>
        </w:rPr>
        <w:t>Lietuvos Respublikos viešojo sektoriaus atskaitomybės įstatymo 6</w:t>
      </w:r>
      <w:r>
        <w:rPr>
          <w:kern w:val="2"/>
          <w14:ligatures w14:val="standardContextual"/>
        </w:rPr>
        <w:t xml:space="preserve"> </w:t>
      </w:r>
      <w:r w:rsidRPr="00770DAE">
        <w:rPr>
          <w:kern w:val="2"/>
          <w14:ligatures w14:val="standardContextual"/>
        </w:rPr>
        <w:t>straipsnio 1 dalimi</w:t>
      </w:r>
      <w:r w:rsidR="00BF458D">
        <w:rPr>
          <w:kern w:val="2"/>
          <w14:ligatures w14:val="standardContextual"/>
        </w:rPr>
        <w:t xml:space="preserve"> ir 17 straipsnio 10 dalimi,</w:t>
      </w:r>
      <w:r w:rsidRPr="00770DAE">
        <w:rPr>
          <w:kern w:val="2"/>
          <w14:ligatures w14:val="standardContextual"/>
        </w:rPr>
        <w:t xml:space="preserve"> Viešojo sektoriaus subjekto metinės veiklos ataskaitos, viešojo sektoriaus</w:t>
      </w:r>
      <w:r>
        <w:rPr>
          <w:kern w:val="2"/>
          <w14:ligatures w14:val="standardContextual"/>
        </w:rPr>
        <w:t xml:space="preserve"> </w:t>
      </w:r>
      <w:r w:rsidRPr="00770DAE">
        <w:rPr>
          <w:kern w:val="2"/>
          <w14:ligatures w14:val="standardContextual"/>
        </w:rPr>
        <w:t>subjektų grupės metinės veiklos ataskaitos ir valstybės pažangos ataskaitos rengimo tvarkos aprašo,</w:t>
      </w:r>
      <w:r>
        <w:rPr>
          <w:kern w:val="2"/>
          <w14:ligatures w14:val="standardContextual"/>
        </w:rPr>
        <w:t xml:space="preserve"> </w:t>
      </w:r>
      <w:r w:rsidRPr="00770DAE">
        <w:rPr>
          <w:kern w:val="2"/>
          <w14:ligatures w14:val="standardContextual"/>
        </w:rPr>
        <w:t>patvirtinto Lietuvos Respublikos Vyriausybės 2019 m. vasario 13 d. nutarimu Nr. 135 „Dėl viešojo</w:t>
      </w:r>
      <w:r>
        <w:rPr>
          <w:kern w:val="2"/>
          <w14:ligatures w14:val="standardContextual"/>
        </w:rPr>
        <w:t xml:space="preserve"> </w:t>
      </w:r>
      <w:r w:rsidRPr="00770DAE">
        <w:rPr>
          <w:kern w:val="2"/>
          <w14:ligatures w14:val="standardContextual"/>
        </w:rPr>
        <w:t>sektoriaus subjekto metinės veiklos ataskaitos, viešojo sektoriaus subjektų grupės metinės</w:t>
      </w:r>
      <w:r>
        <w:rPr>
          <w:kern w:val="2"/>
          <w14:ligatures w14:val="standardContextual"/>
        </w:rPr>
        <w:t xml:space="preserve"> </w:t>
      </w:r>
      <w:r w:rsidRPr="00770DAE">
        <w:rPr>
          <w:kern w:val="2"/>
          <w14:ligatures w14:val="standardContextual"/>
        </w:rPr>
        <w:t>veiklos ataskaitos ir valstybės pažangos ataskaitos rengimo tvarkos aprašo patvirtinimo“, 4, 11 ir 12</w:t>
      </w:r>
      <w:r>
        <w:rPr>
          <w:kern w:val="2"/>
          <w14:ligatures w14:val="standardContextual"/>
        </w:rPr>
        <w:t xml:space="preserve"> </w:t>
      </w:r>
      <w:r w:rsidRPr="00770DAE">
        <w:rPr>
          <w:kern w:val="2"/>
          <w14:ligatures w14:val="standardContextual"/>
        </w:rPr>
        <w:t>punktais,</w:t>
      </w:r>
      <w:r w:rsidR="001A4DA2" w:rsidRPr="001A4DA2">
        <w:rPr>
          <w:kern w:val="2"/>
          <w14:ligatures w14:val="standardContextual"/>
        </w:rPr>
        <w:t xml:space="preserve"> Anykščių rajono savivaldybės viešojo sektoriaus subjektų ir savivaldybės metinių ataskaitų rinkinio rengimo ir teikimo savivaldybės tarybai tvarkos aprašo, patvirtinto Anykščių rajono savivaldybės tarybos 2024 m. kovo 1 d. sprendimu </w:t>
      </w:r>
      <w:bookmarkStart w:id="2" w:name="n_0"/>
      <w:r w:rsidR="00692315" w:rsidRPr="00692315">
        <w:rPr>
          <w:kern w:val="2"/>
          <w14:ligatures w14:val="standardContextual"/>
        </w:rPr>
        <w:t>Nr. 1-TS-26</w:t>
      </w:r>
      <w:bookmarkEnd w:id="2"/>
      <w:r w:rsidR="001A4DA2" w:rsidRPr="001A4DA2">
        <w:rPr>
          <w:kern w:val="2"/>
          <w14:ligatures w14:val="standardContextual"/>
        </w:rPr>
        <w:t xml:space="preserve"> „Dėl Anykščių rajono savivaldybės viešojo sektoriaus subjektų ir savivaldybės metinių ataskaitų rinkinio rengimo ir teikimo savivaldybės tarybai tvarkos aprašo patvirtinimo“, 9 ir 19 punktais</w:t>
      </w:r>
      <w:r w:rsidR="001A4DA2">
        <w:rPr>
          <w:kern w:val="2"/>
          <w14:ligatures w14:val="standardContextual"/>
        </w:rPr>
        <w:t xml:space="preserve">, </w:t>
      </w:r>
      <w:r w:rsidRPr="00770DAE">
        <w:rPr>
          <w:kern w:val="2"/>
          <w14:ligatures w14:val="standardContextual"/>
        </w:rPr>
        <w:t xml:space="preserve"> Anykščių rajono savivaldybės taryba </w:t>
      </w:r>
      <w:r w:rsidRPr="00C90883">
        <w:rPr>
          <w:spacing w:val="40"/>
          <w:kern w:val="2"/>
          <w14:ligatures w14:val="standardContextual"/>
        </w:rPr>
        <w:t>nusprendžia</w:t>
      </w:r>
      <w:r w:rsidRPr="00770DAE">
        <w:rPr>
          <w:kern w:val="2"/>
          <w14:ligatures w14:val="standardContextual"/>
        </w:rPr>
        <w:t>:</w:t>
      </w:r>
    </w:p>
    <w:p w14:paraId="1E919155" w14:textId="33DAA037" w:rsidR="00387782" w:rsidRPr="00CF437C" w:rsidRDefault="00387782" w:rsidP="00C90883">
      <w:pPr>
        <w:spacing w:line="360" w:lineRule="auto"/>
        <w:ind w:firstLine="720"/>
        <w:jc w:val="both"/>
        <w:rPr>
          <w:color w:val="000000" w:themeColor="text1"/>
        </w:rPr>
      </w:pPr>
      <w:r w:rsidRPr="00CF437C">
        <w:rPr>
          <w:color w:val="000000" w:themeColor="text1"/>
        </w:rPr>
        <w:t>P</w:t>
      </w:r>
      <w:r w:rsidR="008854CD">
        <w:rPr>
          <w:color w:val="000000" w:themeColor="text1"/>
        </w:rPr>
        <w:t>atvirtinti</w:t>
      </w:r>
      <w:r w:rsidRPr="00CF437C">
        <w:rPr>
          <w:color w:val="000000" w:themeColor="text1"/>
        </w:rPr>
        <w:t xml:space="preserve"> </w:t>
      </w:r>
      <w:r w:rsidR="00E13139">
        <w:rPr>
          <w:color w:val="000000" w:themeColor="text1"/>
        </w:rPr>
        <w:t>V</w:t>
      </w:r>
      <w:r w:rsidR="00E13139" w:rsidRPr="00E13139">
        <w:rPr>
          <w:color w:val="000000" w:themeColor="text1"/>
        </w:rPr>
        <w:t xml:space="preserve">iešosios įstaigos </w:t>
      </w:r>
      <w:r w:rsidR="00F25FB1">
        <w:rPr>
          <w:color w:val="000000" w:themeColor="text1"/>
        </w:rPr>
        <w:t>„Sveikatos oazė“</w:t>
      </w:r>
      <w:r w:rsidR="00AB240F" w:rsidRPr="00AB240F">
        <w:rPr>
          <w:color w:val="000000" w:themeColor="text1"/>
        </w:rPr>
        <w:t xml:space="preserve"> </w:t>
      </w:r>
      <w:r w:rsidR="005B0C3C" w:rsidRPr="00CF437C">
        <w:rPr>
          <w:color w:val="000000" w:themeColor="text1"/>
        </w:rPr>
        <w:t>20</w:t>
      </w:r>
      <w:r w:rsidR="0085466C" w:rsidRPr="00CF437C">
        <w:rPr>
          <w:color w:val="000000" w:themeColor="text1"/>
        </w:rPr>
        <w:t>2</w:t>
      </w:r>
      <w:r w:rsidR="00F62B81">
        <w:rPr>
          <w:color w:val="000000" w:themeColor="text1"/>
        </w:rPr>
        <w:t>5</w:t>
      </w:r>
      <w:r w:rsidRPr="00CF437C">
        <w:rPr>
          <w:color w:val="000000" w:themeColor="text1"/>
        </w:rPr>
        <w:t xml:space="preserve"> metų </w:t>
      </w:r>
      <w:r w:rsidR="008854CD">
        <w:rPr>
          <w:color w:val="000000" w:themeColor="text1"/>
        </w:rPr>
        <w:t>metin</w:t>
      </w:r>
      <w:r w:rsidR="00451CB6">
        <w:rPr>
          <w:color w:val="000000" w:themeColor="text1"/>
        </w:rPr>
        <w:t>ių</w:t>
      </w:r>
      <w:r w:rsidR="008854CD">
        <w:rPr>
          <w:color w:val="000000" w:themeColor="text1"/>
        </w:rPr>
        <w:t xml:space="preserve"> </w:t>
      </w:r>
      <w:r w:rsidR="00A82553">
        <w:rPr>
          <w:color w:val="000000" w:themeColor="text1"/>
        </w:rPr>
        <w:t>ataskaitų rinkin</w:t>
      </w:r>
      <w:r w:rsidR="008854CD">
        <w:rPr>
          <w:color w:val="000000" w:themeColor="text1"/>
        </w:rPr>
        <w:t>į</w:t>
      </w:r>
      <w:r w:rsidRPr="00CF437C">
        <w:rPr>
          <w:color w:val="000000" w:themeColor="text1"/>
        </w:rPr>
        <w:t xml:space="preserve"> (pridedama).</w:t>
      </w:r>
    </w:p>
    <w:p w14:paraId="3BF20985" w14:textId="77777777" w:rsidR="00C90883" w:rsidRDefault="00C90883" w:rsidP="007D445B">
      <w:pPr>
        <w:tabs>
          <w:tab w:val="left" w:pos="0"/>
        </w:tabs>
        <w:ind w:right="-1"/>
        <w:jc w:val="both"/>
      </w:pPr>
    </w:p>
    <w:p w14:paraId="662F859A" w14:textId="5A4BDE6B" w:rsidR="005B0C3C" w:rsidRDefault="00692315" w:rsidP="00692315">
      <w:pPr>
        <w:tabs>
          <w:tab w:val="right" w:pos="9638"/>
        </w:tabs>
        <w:ind w:right="-1"/>
      </w:pPr>
      <w:r>
        <w:t>Meras</w:t>
      </w:r>
      <w:r>
        <w:tab/>
        <w:t>Kęstutis Tubis</w:t>
      </w:r>
    </w:p>
    <w:p w14:paraId="5E333BD6" w14:textId="77777777" w:rsidR="00D64950" w:rsidRDefault="00D64950" w:rsidP="00692315">
      <w:pPr>
        <w:tabs>
          <w:tab w:val="right" w:pos="9638"/>
        </w:tabs>
        <w:ind w:right="-1"/>
      </w:pPr>
    </w:p>
    <w:p w14:paraId="72F6999C" w14:textId="77777777" w:rsidR="00D64950" w:rsidRDefault="00D64950" w:rsidP="00692315">
      <w:pPr>
        <w:tabs>
          <w:tab w:val="right" w:pos="9638"/>
        </w:tabs>
        <w:ind w:right="-1"/>
      </w:pPr>
    </w:p>
    <w:p w14:paraId="544D05BF" w14:textId="77777777" w:rsidR="00D64950" w:rsidRDefault="00D64950" w:rsidP="00692315">
      <w:pPr>
        <w:tabs>
          <w:tab w:val="right" w:pos="9638"/>
        </w:tabs>
        <w:ind w:right="-1"/>
      </w:pPr>
    </w:p>
    <w:p w14:paraId="69DBDE04" w14:textId="77777777" w:rsidR="00D64950" w:rsidRDefault="00D64950" w:rsidP="00692315">
      <w:pPr>
        <w:tabs>
          <w:tab w:val="right" w:pos="9638"/>
        </w:tabs>
        <w:ind w:right="-1"/>
      </w:pPr>
    </w:p>
    <w:p w14:paraId="01F96B24" w14:textId="77777777" w:rsidR="00D64950" w:rsidRDefault="00D64950" w:rsidP="00D64950">
      <w:pPr>
        <w:tabs>
          <w:tab w:val="left" w:pos="4820"/>
        </w:tabs>
        <w:spacing w:line="276" w:lineRule="auto"/>
        <w:ind w:right="-1"/>
        <w:jc w:val="center"/>
        <w:rPr>
          <w:b/>
        </w:rPr>
      </w:pPr>
      <w:r>
        <w:rPr>
          <w:b/>
        </w:rPr>
        <w:br w:type="page"/>
      </w:r>
    </w:p>
    <w:p w14:paraId="63428FFB" w14:textId="38F3F48C" w:rsidR="00D64950" w:rsidRDefault="00D64950" w:rsidP="006C35F9">
      <w:pPr>
        <w:tabs>
          <w:tab w:val="left" w:pos="4820"/>
        </w:tabs>
        <w:ind w:right="-1"/>
        <w:jc w:val="center"/>
        <w:rPr>
          <w:b/>
        </w:rPr>
      </w:pPr>
      <w:r w:rsidRPr="00847D65">
        <w:rPr>
          <w:b/>
        </w:rPr>
        <w:lastRenderedPageBreak/>
        <w:t>SAVIVALDYBĖS TARYBOS SPRENDIMO</w:t>
      </w:r>
    </w:p>
    <w:p w14:paraId="4CF477F6" w14:textId="77777777" w:rsidR="00431B78" w:rsidRDefault="00D64950" w:rsidP="006C35F9">
      <w:pPr>
        <w:ind w:right="-1" w:firstLine="851"/>
        <w:jc w:val="center"/>
        <w:rPr>
          <w:b/>
        </w:rPr>
      </w:pPr>
      <w:r w:rsidRPr="00847D65">
        <w:rPr>
          <w:b/>
        </w:rPr>
        <w:t>„</w:t>
      </w:r>
      <w:r>
        <w:rPr>
          <w:b/>
        </w:rPr>
        <w:t xml:space="preserve">DĖL </w:t>
      </w:r>
      <w:r w:rsidRPr="00E13139">
        <w:rPr>
          <w:b/>
        </w:rPr>
        <w:t xml:space="preserve">VIEŠOSIOS </w:t>
      </w:r>
      <w:r w:rsidRPr="00AB240F">
        <w:rPr>
          <w:b/>
        </w:rPr>
        <w:t xml:space="preserve">ĮSTAIGOS </w:t>
      </w:r>
      <w:r>
        <w:rPr>
          <w:b/>
        </w:rPr>
        <w:t>„SVEIKATOS OAZĖ“</w:t>
      </w:r>
      <w:r w:rsidRPr="00AB240F">
        <w:rPr>
          <w:b/>
        </w:rPr>
        <w:t xml:space="preserve"> 202</w:t>
      </w:r>
      <w:r w:rsidR="00431B78">
        <w:rPr>
          <w:b/>
        </w:rPr>
        <w:t>5</w:t>
      </w:r>
      <w:r w:rsidRPr="000B789B">
        <w:rPr>
          <w:b/>
        </w:rPr>
        <w:t xml:space="preserve"> METŲ</w:t>
      </w:r>
      <w:r>
        <w:rPr>
          <w:b/>
        </w:rPr>
        <w:t xml:space="preserve"> </w:t>
      </w:r>
      <w:r w:rsidRPr="008854CD">
        <w:rPr>
          <w:b/>
        </w:rPr>
        <w:t>METINI</w:t>
      </w:r>
      <w:r>
        <w:rPr>
          <w:b/>
        </w:rPr>
        <w:t>Ų</w:t>
      </w:r>
      <w:r w:rsidRPr="008854CD">
        <w:rPr>
          <w:b/>
        </w:rPr>
        <w:t xml:space="preserve"> ATASKAITŲ RINKINIO PATVIRTINIMO</w:t>
      </w:r>
      <w:r>
        <w:rPr>
          <w:b/>
        </w:rPr>
        <w:t xml:space="preserve">“ </w:t>
      </w:r>
      <w:r w:rsidRPr="00847D65">
        <w:rPr>
          <w:b/>
        </w:rPr>
        <w:t>PROJEKTO</w:t>
      </w:r>
    </w:p>
    <w:p w14:paraId="0B9A7BB6" w14:textId="242B04A1" w:rsidR="00D64950" w:rsidRPr="00D90530" w:rsidRDefault="00D64950" w:rsidP="006C35F9">
      <w:pPr>
        <w:ind w:right="-1" w:firstLine="851"/>
        <w:jc w:val="center"/>
        <w:rPr>
          <w:b/>
        </w:rPr>
      </w:pPr>
      <w:r w:rsidRPr="00847D65">
        <w:rPr>
          <w:b/>
        </w:rPr>
        <w:t>AIŠKINAMASIS RAŠTAS</w:t>
      </w:r>
    </w:p>
    <w:p w14:paraId="40889B55" w14:textId="77777777" w:rsidR="00D64950" w:rsidRPr="00D90530" w:rsidRDefault="00D64950" w:rsidP="00D64950">
      <w:pPr>
        <w:ind w:right="-1" w:firstLine="720"/>
        <w:jc w:val="both"/>
        <w:rPr>
          <w:b/>
        </w:rPr>
      </w:pPr>
    </w:p>
    <w:p w14:paraId="05F564A4" w14:textId="5290D638" w:rsidR="00431B78" w:rsidRDefault="00D64950" w:rsidP="006C35F9">
      <w:pPr>
        <w:spacing w:line="360" w:lineRule="auto"/>
        <w:ind w:firstLine="567"/>
        <w:jc w:val="both"/>
      </w:pPr>
      <w:r>
        <w:rPr>
          <w:b/>
        </w:rPr>
        <w:t xml:space="preserve">1. </w:t>
      </w:r>
      <w:r w:rsidRPr="00E82535">
        <w:rPr>
          <w:b/>
        </w:rPr>
        <w:t>Sprendimo projekto tikslai ir uždaviniai</w:t>
      </w:r>
      <w:r w:rsidR="00DF231C">
        <w:t>.</w:t>
      </w:r>
    </w:p>
    <w:p w14:paraId="2A13D2AE" w14:textId="0BA94524" w:rsidR="00D64950" w:rsidRDefault="00D64950" w:rsidP="006C35F9">
      <w:pPr>
        <w:spacing w:line="360" w:lineRule="auto"/>
        <w:ind w:firstLine="567"/>
        <w:jc w:val="both"/>
      </w:pPr>
      <w:r>
        <w:t xml:space="preserve">Vadovaujantis </w:t>
      </w:r>
      <w:bookmarkStart w:id="3" w:name="_Hlk193189839"/>
      <w:r>
        <w:t xml:space="preserve">Lietuvos Respublikos </w:t>
      </w:r>
      <w:bookmarkEnd w:id="3"/>
      <w:r>
        <w:t xml:space="preserve">vietos savivaldos įstatymo 15 straipsnio 3 dalies 3 punktu, įstaigos vadovas teikia </w:t>
      </w:r>
      <w:r w:rsidR="00E4346E">
        <w:t xml:space="preserve">(VšĮ „Sveikatos oazės“ 2026 m. kovo 13 d. raštas Nr. SR-13 „Dėl viešosios įstaigos „Sveikatos oazė“ 2025 metų ataskaitų pateikimo“) </w:t>
      </w:r>
      <w:r>
        <w:t xml:space="preserve">Savivaldybės tarybai tvirtinti įstaigos metinį ataskaitų rinkinį. Pagal </w:t>
      </w:r>
      <w:r w:rsidRPr="00095846">
        <w:t>Lietuvos Respublikos</w:t>
      </w:r>
      <w:r>
        <w:t xml:space="preserve"> Viešojo sektoriaus atskaitomybės įstatymo 6 straipsnio 1 d., viešojo sektoriaus subjekto, išskyrus fondus, ir viešojo sektoriaus subjektų grupės metinių ataskaitų rinkinį sudaro: </w:t>
      </w:r>
    </w:p>
    <w:p w14:paraId="5586327A" w14:textId="77777777" w:rsidR="00D64950" w:rsidRDefault="00D64950" w:rsidP="006C35F9">
      <w:pPr>
        <w:spacing w:line="360" w:lineRule="auto"/>
        <w:ind w:firstLine="567"/>
        <w:jc w:val="both"/>
      </w:pPr>
      <w:r>
        <w:t xml:space="preserve">1) metinė veiklos ataskaita, kurioje pateikiama informacija apie veiklos tikslų pasiekimą, arba, kai rengiamas valstybės metinių ataskaitų rinkinys, ‒ valstybės pažangos ataskaita; </w:t>
      </w:r>
    </w:p>
    <w:p w14:paraId="184B6749" w14:textId="77777777" w:rsidR="00D64950" w:rsidRDefault="00D64950" w:rsidP="006C35F9">
      <w:pPr>
        <w:spacing w:line="360" w:lineRule="auto"/>
        <w:ind w:firstLine="567"/>
        <w:jc w:val="both"/>
      </w:pPr>
      <w:r>
        <w:t>2) metinių finansinių ataskaitų rinkinys, kuriame pateikiami finansiniai duomenys apie viešojo sektoriaus subjekto ar viešojo sektoriaus subjektų grupės finansinę būklę, veiklos rezultatus, pinigų srautus.</w:t>
      </w:r>
    </w:p>
    <w:p w14:paraId="1FC623C1" w14:textId="77777777" w:rsidR="00D64950" w:rsidRDefault="00D64950" w:rsidP="006C35F9">
      <w:pPr>
        <w:spacing w:line="360" w:lineRule="auto"/>
        <w:ind w:firstLine="567"/>
        <w:jc w:val="both"/>
      </w:pPr>
      <w:r>
        <w:t>Įstaigos veiklos ataskaita parengta vadovaujantis Viešojo sektoriaus subjekto metinės veiklos ataskaitos, viešojo sektoriaus subjektų grupės metinės veiklos ataskaitos ir valstybės pažangos</w:t>
      </w:r>
    </w:p>
    <w:p w14:paraId="0B125C73" w14:textId="77777777" w:rsidR="00E4346E" w:rsidRDefault="00D64950" w:rsidP="006C35F9">
      <w:pPr>
        <w:spacing w:line="360" w:lineRule="auto"/>
        <w:ind w:firstLine="567"/>
        <w:jc w:val="both"/>
        <w:rPr>
          <w:rFonts w:eastAsia="Times New Roman"/>
          <w:color w:val="000000"/>
          <w:lang w:eastAsia="lt-LT"/>
        </w:rPr>
      </w:pPr>
      <w:r>
        <w:t>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w:t>
      </w:r>
      <w:r w:rsidRPr="00822C11">
        <w:rPr>
          <w:kern w:val="2"/>
          <w14:ligatures w14:val="standardContextual"/>
        </w:rPr>
        <w:t xml:space="preserve"> </w:t>
      </w:r>
      <w:r w:rsidRPr="00822C11">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w:t>
      </w:r>
      <w:r>
        <w:t>,</w:t>
      </w:r>
      <w:r w:rsidRPr="00822C11">
        <w:t xml:space="preserve"> 9 ir 19 punktais</w:t>
      </w:r>
      <w:r>
        <w:t>.</w:t>
      </w:r>
    </w:p>
    <w:p w14:paraId="0F71231A" w14:textId="77777777" w:rsidR="003F1548" w:rsidRDefault="003F1548" w:rsidP="006C35F9">
      <w:pPr>
        <w:spacing w:line="360" w:lineRule="auto"/>
        <w:ind w:firstLine="567"/>
        <w:jc w:val="both"/>
        <w:rPr>
          <w:b/>
        </w:rPr>
      </w:pPr>
    </w:p>
    <w:p w14:paraId="128286C0" w14:textId="42353F08" w:rsidR="00D64950" w:rsidRPr="00E4346E" w:rsidRDefault="00D64950" w:rsidP="006C35F9">
      <w:pPr>
        <w:spacing w:line="360" w:lineRule="auto"/>
        <w:ind w:firstLine="567"/>
        <w:jc w:val="both"/>
        <w:rPr>
          <w:rFonts w:eastAsia="Times New Roman"/>
          <w:color w:val="000000"/>
          <w:lang w:eastAsia="lt-LT"/>
        </w:rPr>
      </w:pPr>
      <w:r w:rsidRPr="0005109B">
        <w:rPr>
          <w:b/>
        </w:rPr>
        <w:t>2. Siūlomos teisinio reguliavimo nuostatos</w:t>
      </w:r>
      <w:r w:rsidRPr="00E82535">
        <w:rPr>
          <w:b/>
        </w:rPr>
        <w:t xml:space="preserve"> ir laukiami rezultatai</w:t>
      </w:r>
      <w:r w:rsidR="00DF231C">
        <w:rPr>
          <w:b/>
        </w:rPr>
        <w:t>.</w:t>
      </w:r>
    </w:p>
    <w:p w14:paraId="0862D46E" w14:textId="77777777" w:rsidR="00E4346E" w:rsidRDefault="00D64950" w:rsidP="006C35F9">
      <w:pPr>
        <w:tabs>
          <w:tab w:val="left" w:pos="851"/>
        </w:tabs>
        <w:spacing w:line="360" w:lineRule="auto"/>
        <w:ind w:firstLine="567"/>
        <w:jc w:val="both"/>
      </w:pPr>
      <w:r w:rsidRPr="004E61A3">
        <w:t>Bus įgyvendinti teisės aktų reikalavimai dėl metini</w:t>
      </w:r>
      <w:r>
        <w:t xml:space="preserve">ų </w:t>
      </w:r>
      <w:r w:rsidRPr="004E61A3">
        <w:t>ataskaitų rinkinio turinio, rinkinio patvirtinimo, viešinimo.</w:t>
      </w:r>
    </w:p>
    <w:p w14:paraId="2A870181" w14:textId="77777777" w:rsidR="003F1548" w:rsidRDefault="003F1548" w:rsidP="006C35F9">
      <w:pPr>
        <w:tabs>
          <w:tab w:val="left" w:pos="851"/>
        </w:tabs>
        <w:spacing w:line="360" w:lineRule="auto"/>
        <w:ind w:firstLine="567"/>
        <w:jc w:val="both"/>
        <w:rPr>
          <w:b/>
          <w:bCs/>
        </w:rPr>
      </w:pPr>
    </w:p>
    <w:p w14:paraId="6E54DC5C" w14:textId="57786E88" w:rsidR="00E4346E" w:rsidRPr="00E4346E" w:rsidRDefault="00E4346E" w:rsidP="006C35F9">
      <w:pPr>
        <w:tabs>
          <w:tab w:val="left" w:pos="851"/>
        </w:tabs>
        <w:spacing w:line="360" w:lineRule="auto"/>
        <w:ind w:firstLine="567"/>
        <w:jc w:val="both"/>
        <w:rPr>
          <w:b/>
          <w:bCs/>
        </w:rPr>
      </w:pPr>
      <w:r w:rsidRPr="00E4346E">
        <w:rPr>
          <w:b/>
          <w:bCs/>
        </w:rPr>
        <w:t>3</w:t>
      </w:r>
      <w:r w:rsidR="00D64950" w:rsidRPr="00E4346E">
        <w:rPr>
          <w:b/>
          <w:bCs/>
        </w:rPr>
        <w:t>. Lėšų poreikis ir šaltiniai</w:t>
      </w:r>
      <w:r w:rsidR="00DF231C">
        <w:rPr>
          <w:b/>
          <w:bCs/>
        </w:rPr>
        <w:t>.</w:t>
      </w:r>
    </w:p>
    <w:p w14:paraId="2592853B" w14:textId="363D7240" w:rsidR="00D64950" w:rsidRPr="00E4346E" w:rsidRDefault="00D64950" w:rsidP="006C35F9">
      <w:pPr>
        <w:tabs>
          <w:tab w:val="left" w:pos="851"/>
        </w:tabs>
        <w:spacing w:line="360" w:lineRule="auto"/>
        <w:ind w:firstLine="567"/>
        <w:jc w:val="both"/>
        <w:rPr>
          <w:b/>
        </w:rPr>
      </w:pPr>
      <w:r w:rsidRPr="00DD327F">
        <w:t>Nėra.</w:t>
      </w:r>
    </w:p>
    <w:p w14:paraId="4E24AD54" w14:textId="77777777" w:rsidR="003F1548" w:rsidRDefault="003F1548" w:rsidP="006C35F9">
      <w:pPr>
        <w:spacing w:line="360" w:lineRule="auto"/>
        <w:jc w:val="both"/>
      </w:pPr>
    </w:p>
    <w:p w14:paraId="741C7D3A" w14:textId="2B00090C" w:rsidR="003F1548" w:rsidRDefault="00D64950" w:rsidP="006C35F9">
      <w:pPr>
        <w:spacing w:line="360" w:lineRule="auto"/>
        <w:ind w:firstLine="567"/>
        <w:jc w:val="both"/>
        <w:rPr>
          <w:b/>
        </w:rPr>
      </w:pPr>
      <w:r w:rsidRPr="00151AB6">
        <w:rPr>
          <w:b/>
        </w:rPr>
        <w:lastRenderedPageBreak/>
        <w:t xml:space="preserve">4. </w:t>
      </w:r>
      <w:r w:rsidRPr="00AC136C">
        <w:rPr>
          <w:b/>
        </w:rPr>
        <w:t>Numatomo teisinio reguliavimo poveikio vertinimo rezultatai, galimos neigiamos priimto sprendimo pasekmės ir kokių priemonių reikėtų imtis, kad tokių pasekmių būtų išvengta</w:t>
      </w:r>
      <w:r w:rsidR="003F1548">
        <w:rPr>
          <w:b/>
        </w:rPr>
        <w:t>.</w:t>
      </w:r>
    </w:p>
    <w:p w14:paraId="4581A53D" w14:textId="77777777" w:rsidR="003F1548" w:rsidRDefault="00D64950" w:rsidP="006C35F9">
      <w:pPr>
        <w:spacing w:line="360" w:lineRule="auto"/>
        <w:ind w:firstLine="567"/>
        <w:jc w:val="both"/>
      </w:pPr>
      <w:r w:rsidRPr="003F1548">
        <w:t>Teisinio reguliavimo poveikio vertinimo rezultatai nevertinami.</w:t>
      </w:r>
    </w:p>
    <w:p w14:paraId="2BE81EC4" w14:textId="7BBE103B" w:rsidR="00D64950" w:rsidRPr="003F1548" w:rsidRDefault="00D64950" w:rsidP="006C35F9">
      <w:pPr>
        <w:spacing w:line="360" w:lineRule="auto"/>
        <w:ind w:firstLine="567"/>
        <w:jc w:val="both"/>
        <w:rPr>
          <w:b/>
        </w:rPr>
      </w:pPr>
      <w:r w:rsidRPr="003F1548">
        <w:t>Neigiamų priimto sprendimo pasekmių nenumatoma.</w:t>
      </w:r>
    </w:p>
    <w:p w14:paraId="5DD27282" w14:textId="77777777" w:rsidR="003F1548" w:rsidRDefault="003F1548" w:rsidP="006C35F9">
      <w:pPr>
        <w:spacing w:line="360" w:lineRule="auto"/>
        <w:jc w:val="both"/>
        <w:rPr>
          <w:b/>
        </w:rPr>
      </w:pPr>
    </w:p>
    <w:p w14:paraId="3F37C344" w14:textId="77777777" w:rsidR="003F1548" w:rsidRDefault="00D64950" w:rsidP="006C35F9">
      <w:pPr>
        <w:spacing w:line="360" w:lineRule="auto"/>
        <w:ind w:firstLine="567"/>
        <w:jc w:val="both"/>
      </w:pPr>
      <w:r w:rsidRPr="003F1548">
        <w:rPr>
          <w:b/>
        </w:rPr>
        <w:t>5. Kokius teisės aktus būtina priimti, kokius galiojančius teisės aktus reikia pakeisti ar        pripažinti netekusiais galios – kas ir kada juos turėtų priimti</w:t>
      </w:r>
      <w:r w:rsidR="003F1548">
        <w:t>.</w:t>
      </w:r>
    </w:p>
    <w:p w14:paraId="4AFA9E05" w14:textId="77777777" w:rsidR="003F1548" w:rsidRDefault="00D64950" w:rsidP="006C35F9">
      <w:pPr>
        <w:spacing w:line="360" w:lineRule="auto"/>
        <w:ind w:firstLine="567"/>
        <w:jc w:val="both"/>
      </w:pPr>
      <w:r w:rsidRPr="00DD327F">
        <w:t>Nėra.</w:t>
      </w:r>
    </w:p>
    <w:p w14:paraId="6427B0D3" w14:textId="77777777" w:rsidR="00DF231C" w:rsidRDefault="00DF231C" w:rsidP="006C35F9">
      <w:pPr>
        <w:spacing w:line="360" w:lineRule="auto"/>
        <w:ind w:firstLine="567"/>
        <w:jc w:val="both"/>
        <w:rPr>
          <w:b/>
        </w:rPr>
      </w:pPr>
    </w:p>
    <w:p w14:paraId="41F594D5" w14:textId="24B23854" w:rsidR="003F1548" w:rsidRDefault="00D64950" w:rsidP="006C35F9">
      <w:pPr>
        <w:spacing w:line="360" w:lineRule="auto"/>
        <w:ind w:firstLine="567"/>
        <w:jc w:val="both"/>
        <w:rPr>
          <w:b/>
        </w:rPr>
      </w:pPr>
      <w:r w:rsidRPr="00AC136C">
        <w:rPr>
          <w:b/>
        </w:rPr>
        <w:t>6. Sprendimo įgyvendinimo terminai – kas, ką ir kada turėtų atlikti</w:t>
      </w:r>
      <w:r w:rsidR="003F1548">
        <w:rPr>
          <w:b/>
        </w:rPr>
        <w:t>.</w:t>
      </w:r>
    </w:p>
    <w:p w14:paraId="73AEB7A5" w14:textId="77777777" w:rsidR="00DF231C" w:rsidRDefault="00D64950" w:rsidP="006C35F9">
      <w:pPr>
        <w:spacing w:line="360" w:lineRule="auto"/>
        <w:ind w:firstLine="567"/>
        <w:jc w:val="both"/>
      </w:pPr>
      <w:r>
        <w:t xml:space="preserve">Patvirtintą įstaigos metinį ataskaitų rinkinį įstaigos vadovas per 10 d. d. </w:t>
      </w:r>
      <w:r w:rsidRPr="00A70EA0">
        <w:t xml:space="preserve">pateikia Juridinių asmenų registrui </w:t>
      </w:r>
      <w:r>
        <w:t>ir paskelbia įstaigos interneto puslapyje.</w:t>
      </w:r>
    </w:p>
    <w:p w14:paraId="681C6742" w14:textId="77777777" w:rsidR="00DF231C" w:rsidRDefault="00DF231C" w:rsidP="006C35F9">
      <w:pPr>
        <w:spacing w:line="360" w:lineRule="auto"/>
        <w:ind w:firstLine="567"/>
        <w:jc w:val="both"/>
      </w:pPr>
    </w:p>
    <w:p w14:paraId="64E72B20" w14:textId="136E53FA" w:rsidR="00DF231C" w:rsidRDefault="00D64950" w:rsidP="006C35F9">
      <w:pPr>
        <w:spacing w:line="360" w:lineRule="auto"/>
        <w:ind w:firstLine="567"/>
        <w:jc w:val="both"/>
        <w:rPr>
          <w:b/>
        </w:rPr>
      </w:pPr>
      <w:r w:rsidRPr="00AC136C">
        <w:rPr>
          <w:b/>
        </w:rPr>
        <w:t>7. Sprendimo projekto rengimo metu gauti specialistų vertinimai ir išvados</w:t>
      </w:r>
      <w:r w:rsidR="00DF231C">
        <w:rPr>
          <w:b/>
        </w:rPr>
        <w:t>.</w:t>
      </w:r>
    </w:p>
    <w:p w14:paraId="11AB7229" w14:textId="77777777" w:rsidR="00DF231C" w:rsidRDefault="00D64950" w:rsidP="006C35F9">
      <w:pPr>
        <w:spacing w:line="360" w:lineRule="auto"/>
        <w:ind w:firstLine="567"/>
        <w:jc w:val="both"/>
        <w:rPr>
          <w:bCs/>
        </w:rPr>
      </w:pPr>
      <w:r w:rsidRPr="000A50CE">
        <w:rPr>
          <w:bCs/>
        </w:rPr>
        <w:t>Nėra.</w:t>
      </w:r>
    </w:p>
    <w:p w14:paraId="3CE132A9" w14:textId="77777777" w:rsidR="00DF231C" w:rsidRDefault="00DF231C" w:rsidP="006C35F9">
      <w:pPr>
        <w:spacing w:line="360" w:lineRule="auto"/>
        <w:ind w:firstLine="567"/>
        <w:jc w:val="both"/>
        <w:rPr>
          <w:bCs/>
        </w:rPr>
      </w:pPr>
    </w:p>
    <w:p w14:paraId="6F47E0D3" w14:textId="77777777" w:rsidR="00DF231C" w:rsidRDefault="00D64950" w:rsidP="006C35F9">
      <w:pPr>
        <w:spacing w:line="360" w:lineRule="auto"/>
        <w:ind w:firstLine="567"/>
        <w:jc w:val="both"/>
        <w:rPr>
          <w:b/>
        </w:rPr>
      </w:pPr>
      <w:r w:rsidRPr="00AC136C">
        <w:rPr>
          <w:b/>
        </w:rPr>
        <w:t>8. Kiti reikalingi</w:t>
      </w:r>
      <w:r w:rsidRPr="00CC53F0">
        <w:rPr>
          <w:b/>
        </w:rPr>
        <w:t xml:space="preserve"> pagrindimai, skaičiavimai ir paaiškinimai</w:t>
      </w:r>
      <w:r w:rsidR="00DF231C">
        <w:rPr>
          <w:b/>
        </w:rPr>
        <w:t>.</w:t>
      </w:r>
    </w:p>
    <w:p w14:paraId="66331F2D" w14:textId="77777777" w:rsidR="00DF231C" w:rsidRDefault="00D64950" w:rsidP="006C35F9">
      <w:pPr>
        <w:spacing w:line="360" w:lineRule="auto"/>
        <w:ind w:firstLine="567"/>
        <w:jc w:val="both"/>
      </w:pPr>
      <w:r>
        <w:t>Nėra.</w:t>
      </w:r>
    </w:p>
    <w:p w14:paraId="7874DED6" w14:textId="77777777" w:rsidR="00DF231C" w:rsidRDefault="00DF231C" w:rsidP="006C35F9">
      <w:pPr>
        <w:spacing w:line="360" w:lineRule="auto"/>
        <w:ind w:firstLine="567"/>
        <w:jc w:val="both"/>
      </w:pPr>
    </w:p>
    <w:p w14:paraId="687BBB4C" w14:textId="77777777" w:rsidR="00DF231C" w:rsidRDefault="00D64950" w:rsidP="006C35F9">
      <w:pPr>
        <w:spacing w:line="360" w:lineRule="auto"/>
        <w:ind w:firstLine="567"/>
        <w:jc w:val="both"/>
      </w:pPr>
      <w:r w:rsidRPr="00CC53F0">
        <w:rPr>
          <w:b/>
        </w:rPr>
        <w:t>9. Sprendimo projekto iniciatoriai ir rengėjai, pranešėjas</w:t>
      </w:r>
      <w:r w:rsidR="00DF231C">
        <w:t>.</w:t>
      </w:r>
    </w:p>
    <w:p w14:paraId="19EE8FAB" w14:textId="2960DBFA" w:rsidR="00DF231C" w:rsidRDefault="00D64950" w:rsidP="006C35F9">
      <w:pPr>
        <w:spacing w:line="360" w:lineRule="auto"/>
        <w:ind w:firstLine="567"/>
        <w:jc w:val="both"/>
        <w:rPr>
          <w:color w:val="000000" w:themeColor="text1"/>
        </w:rPr>
      </w:pPr>
      <w:r>
        <w:t xml:space="preserve">Sprendimo </w:t>
      </w:r>
      <w:r w:rsidRPr="006F70B7">
        <w:rPr>
          <w:color w:val="000000" w:themeColor="text1"/>
        </w:rPr>
        <w:t>projekto iniciatorius –</w:t>
      </w:r>
      <w:r>
        <w:rPr>
          <w:color w:val="000000" w:themeColor="text1"/>
        </w:rPr>
        <w:t xml:space="preserve"> Vš</w:t>
      </w:r>
      <w:r w:rsidR="00DF231C">
        <w:rPr>
          <w:color w:val="000000" w:themeColor="text1"/>
        </w:rPr>
        <w:t>Į „Sveikatos oazė“</w:t>
      </w:r>
      <w:r>
        <w:rPr>
          <w:color w:val="000000" w:themeColor="text1"/>
        </w:rPr>
        <w:t>.</w:t>
      </w:r>
    </w:p>
    <w:p w14:paraId="350FFE7A" w14:textId="1C3010A6" w:rsidR="00DF231C" w:rsidRDefault="00D64950" w:rsidP="006C35F9">
      <w:pPr>
        <w:spacing w:line="360" w:lineRule="auto"/>
        <w:ind w:firstLine="567"/>
        <w:jc w:val="both"/>
      </w:pPr>
      <w:r>
        <w:rPr>
          <w:color w:val="000000" w:themeColor="text1"/>
        </w:rPr>
        <w:t xml:space="preserve">Rengėja </w:t>
      </w:r>
      <w:r w:rsidRPr="006F70B7">
        <w:rPr>
          <w:color w:val="000000" w:themeColor="text1"/>
        </w:rPr>
        <w:t>–</w:t>
      </w:r>
      <w:r>
        <w:rPr>
          <w:color w:val="000000" w:themeColor="text1"/>
        </w:rPr>
        <w:t xml:space="preserve"> Viešųjų pirkimų ir turto skyriaus vyr</w:t>
      </w:r>
      <w:r w:rsidR="00DF231C">
        <w:rPr>
          <w:color w:val="000000" w:themeColor="text1"/>
        </w:rPr>
        <w:t>iausioji</w:t>
      </w:r>
      <w:r>
        <w:rPr>
          <w:color w:val="000000" w:themeColor="text1"/>
        </w:rPr>
        <w:t xml:space="preserve"> specialistė </w:t>
      </w:r>
      <w:proofErr w:type="spellStart"/>
      <w:r w:rsidR="00DF231C">
        <w:rPr>
          <w:color w:val="000000" w:themeColor="text1"/>
        </w:rPr>
        <w:t>Nataša</w:t>
      </w:r>
      <w:proofErr w:type="spellEnd"/>
      <w:r w:rsidR="00DF231C">
        <w:rPr>
          <w:color w:val="000000" w:themeColor="text1"/>
        </w:rPr>
        <w:t xml:space="preserve"> Kiliuvienė</w:t>
      </w:r>
      <w:r w:rsidRPr="00CD28A6">
        <w:t>.</w:t>
      </w:r>
    </w:p>
    <w:p w14:paraId="4809667D" w14:textId="72EEB067" w:rsidR="00D64950" w:rsidRDefault="00D64950" w:rsidP="006C35F9">
      <w:pPr>
        <w:spacing w:line="360" w:lineRule="auto"/>
        <w:ind w:firstLine="567"/>
        <w:jc w:val="both"/>
      </w:pPr>
      <w:r>
        <w:t>Pranešėja – Viešųjų pirkimų ir turto skyriaus vedėj</w:t>
      </w:r>
      <w:r w:rsidR="00DF231C">
        <w:t>o pavaduotoja Jurgita Pipirienė.</w:t>
      </w:r>
    </w:p>
    <w:p w14:paraId="3E348D3E" w14:textId="77777777" w:rsidR="00D64950" w:rsidRDefault="00D64950" w:rsidP="00692315">
      <w:pPr>
        <w:tabs>
          <w:tab w:val="right" w:pos="9638"/>
        </w:tabs>
        <w:ind w:right="-1"/>
      </w:pPr>
    </w:p>
    <w:p w14:paraId="122726F8" w14:textId="77777777" w:rsidR="00D64950" w:rsidRDefault="00D64950" w:rsidP="00692315">
      <w:pPr>
        <w:tabs>
          <w:tab w:val="right" w:pos="9638"/>
        </w:tabs>
        <w:ind w:right="-1"/>
      </w:pPr>
    </w:p>
    <w:p w14:paraId="655A3764" w14:textId="77777777" w:rsidR="00D64950" w:rsidRDefault="00D64950" w:rsidP="00692315">
      <w:pPr>
        <w:tabs>
          <w:tab w:val="right" w:pos="9638"/>
        </w:tabs>
        <w:ind w:right="-1"/>
      </w:pPr>
    </w:p>
    <w:p w14:paraId="507953C2" w14:textId="77777777" w:rsidR="00D64950" w:rsidRDefault="00D64950" w:rsidP="00692315">
      <w:pPr>
        <w:tabs>
          <w:tab w:val="right" w:pos="9638"/>
        </w:tabs>
        <w:ind w:right="-1"/>
      </w:pPr>
    </w:p>
    <w:p w14:paraId="61E4B096" w14:textId="77777777" w:rsidR="00D64950" w:rsidRDefault="00D64950" w:rsidP="00692315">
      <w:pPr>
        <w:tabs>
          <w:tab w:val="right" w:pos="9638"/>
        </w:tabs>
        <w:ind w:right="-1"/>
      </w:pPr>
    </w:p>
    <w:p w14:paraId="3A5AC63B" w14:textId="77777777" w:rsidR="00D64950" w:rsidRDefault="00D64950" w:rsidP="00692315">
      <w:pPr>
        <w:tabs>
          <w:tab w:val="right" w:pos="9638"/>
        </w:tabs>
        <w:ind w:right="-1"/>
      </w:pPr>
    </w:p>
    <w:p w14:paraId="369B95AB" w14:textId="77777777" w:rsidR="00D64950" w:rsidRDefault="00D64950" w:rsidP="00692315">
      <w:pPr>
        <w:tabs>
          <w:tab w:val="right" w:pos="9638"/>
        </w:tabs>
        <w:ind w:right="-1"/>
      </w:pPr>
    </w:p>
    <w:p w14:paraId="1395E036" w14:textId="77777777" w:rsidR="00D64950" w:rsidRDefault="00D64950" w:rsidP="00692315">
      <w:pPr>
        <w:tabs>
          <w:tab w:val="right" w:pos="9638"/>
        </w:tabs>
        <w:ind w:right="-1"/>
      </w:pPr>
    </w:p>
    <w:p w14:paraId="2E17F18A" w14:textId="77777777" w:rsidR="00D64950" w:rsidRDefault="00D64950" w:rsidP="00692315">
      <w:pPr>
        <w:tabs>
          <w:tab w:val="right" w:pos="9638"/>
        </w:tabs>
        <w:ind w:right="-1"/>
      </w:pPr>
    </w:p>
    <w:p w14:paraId="1BBEF62B" w14:textId="77777777" w:rsidR="00D64950" w:rsidRPr="00E33AC2" w:rsidRDefault="00D64950" w:rsidP="00692315">
      <w:pPr>
        <w:tabs>
          <w:tab w:val="right" w:pos="9638"/>
        </w:tabs>
        <w:ind w:right="-1"/>
        <w:rPr>
          <w:color w:val="FF0000"/>
        </w:rPr>
      </w:pPr>
    </w:p>
    <w:sectPr w:rsidR="00D64950" w:rsidRPr="00E33AC2" w:rsidSect="00C90883">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74"/>
    <w:rsid w:val="0002228B"/>
    <w:rsid w:val="00030D37"/>
    <w:rsid w:val="00036E45"/>
    <w:rsid w:val="00041FC9"/>
    <w:rsid w:val="0005109B"/>
    <w:rsid w:val="00056E42"/>
    <w:rsid w:val="000701EE"/>
    <w:rsid w:val="000734A5"/>
    <w:rsid w:val="000869BF"/>
    <w:rsid w:val="00095846"/>
    <w:rsid w:val="000A170F"/>
    <w:rsid w:val="000A1F33"/>
    <w:rsid w:val="000A50CE"/>
    <w:rsid w:val="000A5F90"/>
    <w:rsid w:val="000B716F"/>
    <w:rsid w:val="000C3F77"/>
    <w:rsid w:val="00102095"/>
    <w:rsid w:val="001071F7"/>
    <w:rsid w:val="00114DE1"/>
    <w:rsid w:val="00147E32"/>
    <w:rsid w:val="00151AB6"/>
    <w:rsid w:val="00157234"/>
    <w:rsid w:val="001604E8"/>
    <w:rsid w:val="001722E1"/>
    <w:rsid w:val="00173530"/>
    <w:rsid w:val="001761B1"/>
    <w:rsid w:val="00182542"/>
    <w:rsid w:val="001850F3"/>
    <w:rsid w:val="00186435"/>
    <w:rsid w:val="00194D44"/>
    <w:rsid w:val="001A0CAF"/>
    <w:rsid w:val="001A4735"/>
    <w:rsid w:val="001A4DA2"/>
    <w:rsid w:val="001B41DA"/>
    <w:rsid w:val="001B4A85"/>
    <w:rsid w:val="001C4297"/>
    <w:rsid w:val="001C6FA0"/>
    <w:rsid w:val="001D0C05"/>
    <w:rsid w:val="001D756D"/>
    <w:rsid w:val="001E3997"/>
    <w:rsid w:val="001F476F"/>
    <w:rsid w:val="001F7F14"/>
    <w:rsid w:val="00203B9D"/>
    <w:rsid w:val="002057ED"/>
    <w:rsid w:val="00205C7C"/>
    <w:rsid w:val="00215B5B"/>
    <w:rsid w:val="00234C94"/>
    <w:rsid w:val="0024311A"/>
    <w:rsid w:val="002571B7"/>
    <w:rsid w:val="00261036"/>
    <w:rsid w:val="00266620"/>
    <w:rsid w:val="002808BA"/>
    <w:rsid w:val="00293CB4"/>
    <w:rsid w:val="002A6B4B"/>
    <w:rsid w:val="002B1D58"/>
    <w:rsid w:val="002B212B"/>
    <w:rsid w:val="002B3059"/>
    <w:rsid w:val="002B5CBC"/>
    <w:rsid w:val="002B76CB"/>
    <w:rsid w:val="002C7DD9"/>
    <w:rsid w:val="002D604F"/>
    <w:rsid w:val="002E1765"/>
    <w:rsid w:val="002F3FB4"/>
    <w:rsid w:val="003000DF"/>
    <w:rsid w:val="00307A21"/>
    <w:rsid w:val="003217E4"/>
    <w:rsid w:val="00334F18"/>
    <w:rsid w:val="00340D9E"/>
    <w:rsid w:val="00342B6D"/>
    <w:rsid w:val="00347DEF"/>
    <w:rsid w:val="003512FC"/>
    <w:rsid w:val="003667F3"/>
    <w:rsid w:val="00371857"/>
    <w:rsid w:val="00372E0F"/>
    <w:rsid w:val="00384474"/>
    <w:rsid w:val="00387782"/>
    <w:rsid w:val="00391C82"/>
    <w:rsid w:val="00396D1D"/>
    <w:rsid w:val="00397530"/>
    <w:rsid w:val="003A21F1"/>
    <w:rsid w:val="003A2870"/>
    <w:rsid w:val="003A445D"/>
    <w:rsid w:val="003B1D70"/>
    <w:rsid w:val="003B4877"/>
    <w:rsid w:val="003C142B"/>
    <w:rsid w:val="003E789D"/>
    <w:rsid w:val="003F1548"/>
    <w:rsid w:val="003F6C7A"/>
    <w:rsid w:val="00401C22"/>
    <w:rsid w:val="00431B78"/>
    <w:rsid w:val="00443DAB"/>
    <w:rsid w:val="00451CB6"/>
    <w:rsid w:val="00453CE5"/>
    <w:rsid w:val="00464261"/>
    <w:rsid w:val="0046752D"/>
    <w:rsid w:val="004777E5"/>
    <w:rsid w:val="00477A83"/>
    <w:rsid w:val="004914FE"/>
    <w:rsid w:val="004925A7"/>
    <w:rsid w:val="004C266E"/>
    <w:rsid w:val="004C3904"/>
    <w:rsid w:val="004C459F"/>
    <w:rsid w:val="004C613B"/>
    <w:rsid w:val="004D2D0B"/>
    <w:rsid w:val="004E61A3"/>
    <w:rsid w:val="004F3DDA"/>
    <w:rsid w:val="004F4A13"/>
    <w:rsid w:val="004F6D1A"/>
    <w:rsid w:val="005048C7"/>
    <w:rsid w:val="00517B6E"/>
    <w:rsid w:val="00524D9A"/>
    <w:rsid w:val="0052638E"/>
    <w:rsid w:val="005318F2"/>
    <w:rsid w:val="00533EE7"/>
    <w:rsid w:val="00543683"/>
    <w:rsid w:val="00546A20"/>
    <w:rsid w:val="005510BF"/>
    <w:rsid w:val="00564946"/>
    <w:rsid w:val="00566B0F"/>
    <w:rsid w:val="005738C3"/>
    <w:rsid w:val="00577E80"/>
    <w:rsid w:val="00584783"/>
    <w:rsid w:val="005B0C3C"/>
    <w:rsid w:val="005B1402"/>
    <w:rsid w:val="005B6EB8"/>
    <w:rsid w:val="005C73E5"/>
    <w:rsid w:val="005F5766"/>
    <w:rsid w:val="006169F9"/>
    <w:rsid w:val="006309DC"/>
    <w:rsid w:val="00637DB2"/>
    <w:rsid w:val="00642C54"/>
    <w:rsid w:val="0064546D"/>
    <w:rsid w:val="006517AF"/>
    <w:rsid w:val="00665FA6"/>
    <w:rsid w:val="006717F4"/>
    <w:rsid w:val="00684D5B"/>
    <w:rsid w:val="00692315"/>
    <w:rsid w:val="006969AE"/>
    <w:rsid w:val="006A74BC"/>
    <w:rsid w:val="006C35F9"/>
    <w:rsid w:val="006C38E8"/>
    <w:rsid w:val="006C5976"/>
    <w:rsid w:val="006C6F83"/>
    <w:rsid w:val="006E1521"/>
    <w:rsid w:val="006F6A43"/>
    <w:rsid w:val="006F70B7"/>
    <w:rsid w:val="007006F1"/>
    <w:rsid w:val="0070499D"/>
    <w:rsid w:val="00705427"/>
    <w:rsid w:val="007132DE"/>
    <w:rsid w:val="00715A28"/>
    <w:rsid w:val="0072080D"/>
    <w:rsid w:val="00721962"/>
    <w:rsid w:val="007304E2"/>
    <w:rsid w:val="0074531E"/>
    <w:rsid w:val="00752F10"/>
    <w:rsid w:val="00753CBA"/>
    <w:rsid w:val="00760C79"/>
    <w:rsid w:val="007636FA"/>
    <w:rsid w:val="00770DAE"/>
    <w:rsid w:val="00771327"/>
    <w:rsid w:val="00782891"/>
    <w:rsid w:val="007835CB"/>
    <w:rsid w:val="00794200"/>
    <w:rsid w:val="007A6481"/>
    <w:rsid w:val="007D2E72"/>
    <w:rsid w:val="007D445B"/>
    <w:rsid w:val="007E78A9"/>
    <w:rsid w:val="00807DD5"/>
    <w:rsid w:val="008107D9"/>
    <w:rsid w:val="008123B1"/>
    <w:rsid w:val="00822C11"/>
    <w:rsid w:val="00846192"/>
    <w:rsid w:val="00847D65"/>
    <w:rsid w:val="00850A4D"/>
    <w:rsid w:val="0085466C"/>
    <w:rsid w:val="00863F27"/>
    <w:rsid w:val="00871004"/>
    <w:rsid w:val="00872698"/>
    <w:rsid w:val="00882EC8"/>
    <w:rsid w:val="00883702"/>
    <w:rsid w:val="008849ED"/>
    <w:rsid w:val="008854CD"/>
    <w:rsid w:val="008976F0"/>
    <w:rsid w:val="008A13E9"/>
    <w:rsid w:val="008A685A"/>
    <w:rsid w:val="008C5A68"/>
    <w:rsid w:val="008C6A62"/>
    <w:rsid w:val="008D7AFF"/>
    <w:rsid w:val="008E2C63"/>
    <w:rsid w:val="008E57D2"/>
    <w:rsid w:val="008E773A"/>
    <w:rsid w:val="00902456"/>
    <w:rsid w:val="00903018"/>
    <w:rsid w:val="0090609A"/>
    <w:rsid w:val="00911D9D"/>
    <w:rsid w:val="00912C13"/>
    <w:rsid w:val="00926DDB"/>
    <w:rsid w:val="00935EB6"/>
    <w:rsid w:val="00937FE1"/>
    <w:rsid w:val="0095558A"/>
    <w:rsid w:val="0097261F"/>
    <w:rsid w:val="009879F4"/>
    <w:rsid w:val="00991A10"/>
    <w:rsid w:val="00997CAD"/>
    <w:rsid w:val="009A5AAB"/>
    <w:rsid w:val="009A6F40"/>
    <w:rsid w:val="009B6372"/>
    <w:rsid w:val="009C38F5"/>
    <w:rsid w:val="009C69AF"/>
    <w:rsid w:val="009D6B30"/>
    <w:rsid w:val="009F17BB"/>
    <w:rsid w:val="009F7746"/>
    <w:rsid w:val="00A05685"/>
    <w:rsid w:val="00A05B2D"/>
    <w:rsid w:val="00A1193B"/>
    <w:rsid w:val="00A155D4"/>
    <w:rsid w:val="00A16D2C"/>
    <w:rsid w:val="00A179D8"/>
    <w:rsid w:val="00A2706F"/>
    <w:rsid w:val="00A35C7D"/>
    <w:rsid w:val="00A45310"/>
    <w:rsid w:val="00A46AA6"/>
    <w:rsid w:val="00A47C01"/>
    <w:rsid w:val="00A50C8E"/>
    <w:rsid w:val="00A52603"/>
    <w:rsid w:val="00A61C31"/>
    <w:rsid w:val="00A70EA0"/>
    <w:rsid w:val="00A82553"/>
    <w:rsid w:val="00A86389"/>
    <w:rsid w:val="00A878F3"/>
    <w:rsid w:val="00A921DE"/>
    <w:rsid w:val="00A9687D"/>
    <w:rsid w:val="00A96C8F"/>
    <w:rsid w:val="00AA7987"/>
    <w:rsid w:val="00AB240F"/>
    <w:rsid w:val="00AB4F79"/>
    <w:rsid w:val="00AC136C"/>
    <w:rsid w:val="00AC767D"/>
    <w:rsid w:val="00AC7E7C"/>
    <w:rsid w:val="00AD041B"/>
    <w:rsid w:val="00AD6951"/>
    <w:rsid w:val="00AE3DB2"/>
    <w:rsid w:val="00AE7995"/>
    <w:rsid w:val="00AE7DE3"/>
    <w:rsid w:val="00AF02F7"/>
    <w:rsid w:val="00B11820"/>
    <w:rsid w:val="00B1372B"/>
    <w:rsid w:val="00B23EDB"/>
    <w:rsid w:val="00B23FB7"/>
    <w:rsid w:val="00B275BA"/>
    <w:rsid w:val="00B31B87"/>
    <w:rsid w:val="00B32351"/>
    <w:rsid w:val="00B419CE"/>
    <w:rsid w:val="00B42307"/>
    <w:rsid w:val="00B47C6E"/>
    <w:rsid w:val="00B51F03"/>
    <w:rsid w:val="00B51FBC"/>
    <w:rsid w:val="00B5424C"/>
    <w:rsid w:val="00B552CE"/>
    <w:rsid w:val="00B57F7C"/>
    <w:rsid w:val="00B6018C"/>
    <w:rsid w:val="00B617DF"/>
    <w:rsid w:val="00B642B8"/>
    <w:rsid w:val="00B64BDA"/>
    <w:rsid w:val="00B66F03"/>
    <w:rsid w:val="00B7212E"/>
    <w:rsid w:val="00B7561A"/>
    <w:rsid w:val="00B82447"/>
    <w:rsid w:val="00B87BF4"/>
    <w:rsid w:val="00B902EA"/>
    <w:rsid w:val="00B95120"/>
    <w:rsid w:val="00BB77D6"/>
    <w:rsid w:val="00BC5522"/>
    <w:rsid w:val="00BD0664"/>
    <w:rsid w:val="00BD1337"/>
    <w:rsid w:val="00BD559D"/>
    <w:rsid w:val="00BE3358"/>
    <w:rsid w:val="00BE44EC"/>
    <w:rsid w:val="00BF458D"/>
    <w:rsid w:val="00BF63D1"/>
    <w:rsid w:val="00C0534D"/>
    <w:rsid w:val="00C220A0"/>
    <w:rsid w:val="00C225DE"/>
    <w:rsid w:val="00C22B4E"/>
    <w:rsid w:val="00C26331"/>
    <w:rsid w:val="00C2788E"/>
    <w:rsid w:val="00C47D7E"/>
    <w:rsid w:val="00C64ECD"/>
    <w:rsid w:val="00C66110"/>
    <w:rsid w:val="00C66197"/>
    <w:rsid w:val="00C90883"/>
    <w:rsid w:val="00CA03D3"/>
    <w:rsid w:val="00CB083D"/>
    <w:rsid w:val="00CB0E38"/>
    <w:rsid w:val="00CC4EBD"/>
    <w:rsid w:val="00CC53F0"/>
    <w:rsid w:val="00CD28A6"/>
    <w:rsid w:val="00CF07CB"/>
    <w:rsid w:val="00CF437C"/>
    <w:rsid w:val="00CF4A04"/>
    <w:rsid w:val="00D0077A"/>
    <w:rsid w:val="00D05179"/>
    <w:rsid w:val="00D057F5"/>
    <w:rsid w:val="00D22461"/>
    <w:rsid w:val="00D277DA"/>
    <w:rsid w:val="00D362C7"/>
    <w:rsid w:val="00D37374"/>
    <w:rsid w:val="00D60AA2"/>
    <w:rsid w:val="00D63C4D"/>
    <w:rsid w:val="00D64185"/>
    <w:rsid w:val="00D64950"/>
    <w:rsid w:val="00D66696"/>
    <w:rsid w:val="00D72E10"/>
    <w:rsid w:val="00D730DC"/>
    <w:rsid w:val="00D75FA1"/>
    <w:rsid w:val="00D90530"/>
    <w:rsid w:val="00D9176F"/>
    <w:rsid w:val="00D9723B"/>
    <w:rsid w:val="00DA28AF"/>
    <w:rsid w:val="00DA6D6E"/>
    <w:rsid w:val="00DA7908"/>
    <w:rsid w:val="00DB082E"/>
    <w:rsid w:val="00DB41CA"/>
    <w:rsid w:val="00DC113E"/>
    <w:rsid w:val="00DC3BA2"/>
    <w:rsid w:val="00DD0AE8"/>
    <w:rsid w:val="00DD327F"/>
    <w:rsid w:val="00DE0DF7"/>
    <w:rsid w:val="00DE18ED"/>
    <w:rsid w:val="00DF0525"/>
    <w:rsid w:val="00DF231C"/>
    <w:rsid w:val="00DF3776"/>
    <w:rsid w:val="00E06133"/>
    <w:rsid w:val="00E06393"/>
    <w:rsid w:val="00E07E8C"/>
    <w:rsid w:val="00E13139"/>
    <w:rsid w:val="00E154C2"/>
    <w:rsid w:val="00E34A38"/>
    <w:rsid w:val="00E4346E"/>
    <w:rsid w:val="00E53A6B"/>
    <w:rsid w:val="00E57288"/>
    <w:rsid w:val="00E62EDC"/>
    <w:rsid w:val="00E64FAA"/>
    <w:rsid w:val="00E65ACC"/>
    <w:rsid w:val="00E661E9"/>
    <w:rsid w:val="00E663A9"/>
    <w:rsid w:val="00E67E55"/>
    <w:rsid w:val="00E74EA4"/>
    <w:rsid w:val="00E82535"/>
    <w:rsid w:val="00E83980"/>
    <w:rsid w:val="00E94696"/>
    <w:rsid w:val="00EB62D3"/>
    <w:rsid w:val="00EE46AF"/>
    <w:rsid w:val="00EE4958"/>
    <w:rsid w:val="00EF5E6A"/>
    <w:rsid w:val="00F04E17"/>
    <w:rsid w:val="00F247C7"/>
    <w:rsid w:val="00F25763"/>
    <w:rsid w:val="00F25FB1"/>
    <w:rsid w:val="00F27D4E"/>
    <w:rsid w:val="00F50C6B"/>
    <w:rsid w:val="00F572F8"/>
    <w:rsid w:val="00F62B81"/>
    <w:rsid w:val="00F65046"/>
    <w:rsid w:val="00F748BF"/>
    <w:rsid w:val="00F804A1"/>
    <w:rsid w:val="00F8462F"/>
    <w:rsid w:val="00F9116C"/>
    <w:rsid w:val="00F92207"/>
    <w:rsid w:val="00F96104"/>
    <w:rsid w:val="00F972CC"/>
    <w:rsid w:val="00FA08B1"/>
    <w:rsid w:val="00FA6DA8"/>
    <w:rsid w:val="00FA73FE"/>
    <w:rsid w:val="00FB2B48"/>
    <w:rsid w:val="00FB7ACC"/>
    <w:rsid w:val="00FC5574"/>
    <w:rsid w:val="00FD38B7"/>
    <w:rsid w:val="00FD4EC9"/>
    <w:rsid w:val="00FD5DE7"/>
    <w:rsid w:val="00FD60C3"/>
    <w:rsid w:val="00FD6581"/>
    <w:rsid w:val="00FE7B40"/>
    <w:rsid w:val="00FF3037"/>
    <w:rsid w:val="00FF6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5085111A-DC55-4300-BE52-94215A4D2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5FB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paragraph" w:styleId="Porat">
    <w:name w:val="footer"/>
    <w:basedOn w:val="prastasis"/>
    <w:link w:val="PoratDiagrama"/>
    <w:uiPriority w:val="99"/>
    <w:unhideWhenUsed/>
    <w:rsid w:val="001F7F14"/>
    <w:pPr>
      <w:tabs>
        <w:tab w:val="center" w:pos="4819"/>
        <w:tab w:val="right" w:pos="9638"/>
      </w:tabs>
    </w:pPr>
  </w:style>
  <w:style w:type="character" w:customStyle="1" w:styleId="PoratDiagrama">
    <w:name w:val="Poraštė Diagrama"/>
    <w:basedOn w:val="Numatytasispastraiposriftas"/>
    <w:link w:val="Porat"/>
    <w:uiPriority w:val="99"/>
    <w:rsid w:val="001F7F14"/>
    <w:rPr>
      <w:sz w:val="24"/>
      <w:szCs w:val="24"/>
      <w:lang w:eastAsia="en-US"/>
    </w:rPr>
  </w:style>
  <w:style w:type="paragraph" w:styleId="Antrats">
    <w:name w:val="header"/>
    <w:basedOn w:val="prastasis"/>
    <w:link w:val="AntratsDiagrama"/>
    <w:uiPriority w:val="99"/>
    <w:unhideWhenUsed/>
    <w:rsid w:val="001F7F14"/>
    <w:pPr>
      <w:tabs>
        <w:tab w:val="center" w:pos="4819"/>
        <w:tab w:val="right" w:pos="9638"/>
      </w:tabs>
    </w:pPr>
  </w:style>
  <w:style w:type="character" w:customStyle="1" w:styleId="AntratsDiagrama">
    <w:name w:val="Antraštės Diagrama"/>
    <w:basedOn w:val="Numatytasispastraiposriftas"/>
    <w:link w:val="Antrats"/>
    <w:uiPriority w:val="99"/>
    <w:rsid w:val="001F7F14"/>
    <w:rPr>
      <w:sz w:val="24"/>
      <w:szCs w:val="24"/>
      <w:lang w:eastAsia="en-US"/>
    </w:rPr>
  </w:style>
  <w:style w:type="paragraph" w:customStyle="1" w:styleId="ListParagraph1">
    <w:name w:val="List Paragraph1"/>
    <w:basedOn w:val="prastasis"/>
    <w:qFormat/>
    <w:rsid w:val="001F7F14"/>
    <w:pPr>
      <w:spacing w:after="200" w:line="276" w:lineRule="auto"/>
      <w:ind w:left="720"/>
    </w:pPr>
    <w:rPr>
      <w:rFonts w:ascii="Calibri" w:hAnsi="Calibri"/>
      <w:sz w:val="22"/>
      <w:szCs w:val="22"/>
      <w:lang w:val="en-US"/>
    </w:rPr>
  </w:style>
  <w:style w:type="character" w:styleId="Emfaz">
    <w:name w:val="Emphasis"/>
    <w:uiPriority w:val="20"/>
    <w:qFormat/>
    <w:rsid w:val="001F7F14"/>
    <w:rPr>
      <w:i/>
      <w:iCs/>
    </w:rPr>
  </w:style>
  <w:style w:type="character" w:customStyle="1" w:styleId="apple-converted-space">
    <w:name w:val="apple-converted-space"/>
    <w:rsid w:val="001F7F14"/>
  </w:style>
  <w:style w:type="table" w:styleId="Lentelstinklelis">
    <w:name w:val="Table Grid"/>
    <w:basedOn w:val="prastojilentel"/>
    <w:uiPriority w:val="59"/>
    <w:rsid w:val="001F7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94636491">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reglex\Tmp\d0b6fac8c4e543e1afdc326709f6943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8C05-96C7-45B2-BC90-A04E28F0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d0b6fac8c4e543e1afdc326709f6943d</Template>
  <TotalTime>225</TotalTime>
  <Pages>3</Pages>
  <Words>3246</Words>
  <Characters>1851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viešosios įstaigos „Sveikatos oazė“ 2024 metų metinių ataskaitų rinkinio patvirtinimo</vt:lpstr>
      <vt:lpstr/>
    </vt:vector>
  </TitlesOfParts>
  <Manager>2025-03-27</Manager>
  <Company/>
  <LinksUpToDate>false</LinksUpToDate>
  <CharactersWithSpaces>5087</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„Sveikatos oazė“ 2024 metų metinių ataskaitų rinkinio patvirtinimo</dc:title>
  <dc:subject>1-TS-155</dc:subject>
  <dc:creator>ANYKŠČIŲ RAJONO SAVIVALDYBĖS TARYBA</dc:creator>
  <cp:lastModifiedBy>An Sav</cp:lastModifiedBy>
  <cp:revision>20</cp:revision>
  <cp:lastPrinted>2020-02-25T07:14:00Z</cp:lastPrinted>
  <dcterms:created xsi:type="dcterms:W3CDTF">2025-03-18T07:57:00Z</dcterms:created>
  <dcterms:modified xsi:type="dcterms:W3CDTF">2026-04-17T08:19:00Z</dcterms:modified>
  <cp:category>SPRENDIMAS</cp:category>
</cp:coreProperties>
</file>